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E81B9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OSTELAR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6F37776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3AE13B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DF5578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Lichfield, Staffordshire,</w:t>
      </w:r>
    </w:p>
    <w:p w14:paraId="38DECFE9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Hauton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6DAE606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25-430)</w:t>
      </w:r>
    </w:p>
    <w:p w14:paraId="26B75FDA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508B5" w14:textId="77777777" w:rsidR="006843E9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8BF1C7" w14:textId="77777777" w:rsidR="006843E9" w:rsidRPr="00C36D1C" w:rsidRDefault="006843E9" w:rsidP="006843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2021</w:t>
      </w:r>
    </w:p>
    <w:p w14:paraId="57EDCD30" w14:textId="67C739F4" w:rsidR="00BA00AB" w:rsidRPr="006843E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843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E3370" w14:textId="77777777" w:rsidR="006843E9" w:rsidRDefault="006843E9" w:rsidP="009139A6">
      <w:r>
        <w:separator/>
      </w:r>
    </w:p>
  </w:endnote>
  <w:endnote w:type="continuationSeparator" w:id="0">
    <w:p w14:paraId="5731F5DA" w14:textId="77777777" w:rsidR="006843E9" w:rsidRDefault="006843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6A0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34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DAD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8579" w14:textId="77777777" w:rsidR="006843E9" w:rsidRDefault="006843E9" w:rsidP="009139A6">
      <w:r>
        <w:separator/>
      </w:r>
    </w:p>
  </w:footnote>
  <w:footnote w:type="continuationSeparator" w:id="0">
    <w:p w14:paraId="0D1171E0" w14:textId="77777777" w:rsidR="006843E9" w:rsidRDefault="006843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27C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2D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FE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E9"/>
    <w:rsid w:val="000666E0"/>
    <w:rsid w:val="002510B7"/>
    <w:rsid w:val="005C130B"/>
    <w:rsid w:val="006843E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F3083"/>
  <w15:chartTrackingRefBased/>
  <w15:docId w15:val="{5CCBCEAE-2847-4885-98AC-C60DD06E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2021-10-09T16:21:00Z</dcterms:created>
  <dcterms:modified xsi:type="dcterms:W3CDTF">2021-10-09T16:22:00Z</dcterms:modified>
</cp:coreProperties>
</file>